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61E94ADE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530A20">
        <w:rPr>
          <w:rFonts w:cs="Arial"/>
        </w:rPr>
        <w:t>9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D13BEE" w:rsidRPr="00A33C34">
        <w:rPr>
          <w:rFonts w:cs="Arial"/>
          <w:bCs/>
          <w:iCs/>
          <w:sz w:val="26"/>
          <w:szCs w:val="26"/>
        </w:rPr>
        <w:t>2</w:t>
      </w:r>
      <w:r w:rsidR="0031429E">
        <w:rPr>
          <w:rFonts w:cs="Arial"/>
          <w:bCs/>
          <w:iCs/>
          <w:sz w:val="26"/>
          <w:szCs w:val="26"/>
        </w:rPr>
        <w:t>207567</w:t>
      </w:r>
    </w:p>
    <w:p w14:paraId="533C1AAD" w14:textId="4E8853EF" w:rsidR="00365912" w:rsidRDefault="00BA0587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987FA7">
        <w:rPr>
          <w:rFonts w:cs="Arial"/>
        </w:rPr>
        <w:t xml:space="preserve">Online, </w:t>
      </w:r>
      <w:r w:rsidR="00530A20">
        <w:rPr>
          <w:rFonts w:cs="Arial"/>
        </w:rPr>
        <w:t>Aug</w:t>
      </w:r>
      <w:r w:rsidR="00AA572D">
        <w:rPr>
          <w:rFonts w:cs="Arial"/>
        </w:rPr>
        <w:t xml:space="preserve"> </w:t>
      </w:r>
      <w:r w:rsidR="00530A20">
        <w:rPr>
          <w:rFonts w:cs="Arial"/>
        </w:rPr>
        <w:t>1</w:t>
      </w:r>
      <w:r w:rsidR="00F4005D">
        <w:rPr>
          <w:rFonts w:cs="Arial"/>
        </w:rPr>
        <w:t>7</w:t>
      </w:r>
      <w:r w:rsidRPr="00987FA7">
        <w:rPr>
          <w:rFonts w:cs="Arial"/>
        </w:rPr>
        <w:t>–</w:t>
      </w:r>
      <w:r w:rsidR="00E04B12">
        <w:rPr>
          <w:rFonts w:cs="Arial"/>
        </w:rPr>
        <w:t xml:space="preserve"> </w:t>
      </w:r>
      <w:r w:rsidR="00AA572D">
        <w:rPr>
          <w:rFonts w:cs="Arial"/>
        </w:rPr>
        <w:t>2</w:t>
      </w:r>
      <w:r w:rsidR="00F4005D">
        <w:rPr>
          <w:rFonts w:cs="Arial"/>
        </w:rPr>
        <w:t>9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0B8B64F8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530A20">
        <w:rPr>
          <w:rFonts w:cs="Arial"/>
          <w:sz w:val="22"/>
          <w:szCs w:val="22"/>
          <w:lang w:val="en-US"/>
        </w:rPr>
        <w:t>8.11.</w:t>
      </w:r>
      <w:r w:rsidR="00BC558F">
        <w:rPr>
          <w:rFonts w:cs="Arial"/>
          <w:sz w:val="22"/>
          <w:szCs w:val="22"/>
          <w:lang w:val="en-US"/>
        </w:rPr>
        <w:t>3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353AEC24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D03FF4">
        <w:rPr>
          <w:rFonts w:cs="Arial"/>
          <w:sz w:val="22"/>
          <w:szCs w:val="22"/>
          <w:lang w:val="en-US"/>
        </w:rPr>
        <w:t xml:space="preserve">Discussion on </w:t>
      </w:r>
      <w:r w:rsidR="00A70E2B">
        <w:rPr>
          <w:rFonts w:cs="Arial"/>
          <w:sz w:val="22"/>
          <w:szCs w:val="22"/>
          <w:lang w:val="en-US"/>
        </w:rPr>
        <w:t>broadcast coexistence and signaling enhancement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76DA70FD" w14:textId="0ABC44EF" w:rsidR="00530A20" w:rsidRDefault="00530A20" w:rsidP="00AC451C">
      <w:pPr>
        <w:snapToGrid w:val="0"/>
        <w:spacing w:before="120"/>
      </w:pPr>
      <w:r>
        <w:rPr>
          <w:rFonts w:hint="eastAsia"/>
        </w:rPr>
        <w:t>I</w:t>
      </w:r>
      <w:r>
        <w:t xml:space="preserve">n the Rel-18 enhancements for NR MBS WI, we have the following objective for </w:t>
      </w:r>
      <w:r w:rsidR="00CD009B">
        <w:t>broad</w:t>
      </w:r>
      <w:r>
        <w:t>cast enhancement.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0A20" w14:paraId="024F23A3" w14:textId="77777777" w:rsidTr="00530A20">
        <w:tc>
          <w:tcPr>
            <w:tcW w:w="9629" w:type="dxa"/>
          </w:tcPr>
          <w:p w14:paraId="6280CD41" w14:textId="10252868" w:rsidR="00A70E2B" w:rsidRDefault="00A70E2B" w:rsidP="00A70E2B">
            <w:pPr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360" w:lineRule="auto"/>
              <w:ind w:right="-99"/>
              <w:textAlignment w:val="auto"/>
            </w:pPr>
            <w:r>
              <w:t xml:space="preserve">Specify </w:t>
            </w:r>
            <w:proofErr w:type="spellStart"/>
            <w:r>
              <w:t>Uu</w:t>
            </w:r>
            <w:proofErr w:type="spellEnd"/>
            <w:r>
              <w:t xml:space="preserve"> signalling enhancements to allow a UE to use shared processing for MBS broadcast and unicast reception, i.e., ‎including UE capability and related assistance information reporting regarding simultaneous unicast reception in RRC_CONNECTED and MBS broadcast reception from the same or different operators [RAN2]</w:t>
            </w:r>
          </w:p>
        </w:tc>
      </w:tr>
    </w:tbl>
    <w:p w14:paraId="5E65E5B9" w14:textId="7A678F43" w:rsidR="00BB67DC" w:rsidRDefault="0074446F" w:rsidP="00A70E2B">
      <w:pPr>
        <w:snapToGrid w:val="0"/>
        <w:spacing w:before="240" w:after="0"/>
      </w:pPr>
      <w:r>
        <w:rPr>
          <w:rFonts w:hint="eastAsia"/>
        </w:rPr>
        <w:t>I</w:t>
      </w:r>
      <w:r>
        <w:t>n this contri</w:t>
      </w:r>
      <w:r w:rsidRPr="00AC4851">
        <w:t>bution,</w:t>
      </w:r>
      <w:r w:rsidR="00790A11" w:rsidRPr="00AC4851">
        <w:t xml:space="preserve"> we </w:t>
      </w:r>
      <w:r w:rsidR="00203BEE" w:rsidRPr="00AC4851">
        <w:t>discuss the</w:t>
      </w:r>
      <w:r w:rsidR="00A117A6">
        <w:t xml:space="preserve"> characteristic and</w:t>
      </w:r>
      <w:r w:rsidR="00A70E2B">
        <w:t xml:space="preserve"> limitations for broadcast reception in Rel-17. </w:t>
      </w:r>
      <w:r w:rsidR="00A70E2B">
        <w:rPr>
          <w:rFonts w:hint="eastAsia"/>
        </w:rPr>
        <w:t>Then</w:t>
      </w:r>
      <w:r w:rsidR="00A70E2B">
        <w:t xml:space="preserve"> </w:t>
      </w:r>
      <w:r w:rsidR="00A70E2B">
        <w:rPr>
          <w:rFonts w:hint="eastAsia"/>
        </w:rPr>
        <w:t>we</w:t>
      </w:r>
      <w:r w:rsidR="00A70E2B">
        <w:t xml:space="preserve"> </w:t>
      </w:r>
      <w:r w:rsidR="00A70E2B">
        <w:rPr>
          <w:rFonts w:hint="eastAsia"/>
        </w:rPr>
        <w:t>propose</w:t>
      </w:r>
      <w:r w:rsidR="00A70E2B">
        <w:t xml:space="preserve"> </w:t>
      </w:r>
      <w:r w:rsidR="00A70E2B">
        <w:rPr>
          <w:rFonts w:hint="eastAsia"/>
        </w:rPr>
        <w:t>some</w:t>
      </w:r>
      <w:r w:rsidR="00A70E2B">
        <w:t xml:space="preserve"> possible enhancements to facilitate the coexistence for broadcast and unicast reception</w:t>
      </w:r>
      <w:r w:rsidR="002B4F25">
        <w:t xml:space="preserve"> with in the same or different operators</w:t>
      </w:r>
      <w:r w:rsidR="00A70E2B">
        <w:t xml:space="preserve">. </w:t>
      </w:r>
    </w:p>
    <w:p w14:paraId="4884E516" w14:textId="04242E5A" w:rsidR="005E5CA8" w:rsidRDefault="00A117A6" w:rsidP="005E5CA8">
      <w:pPr>
        <w:pStyle w:val="2"/>
      </w:pPr>
      <w:r>
        <w:t>Characteristic and l</w:t>
      </w:r>
      <w:r w:rsidR="00A70E2B">
        <w:rPr>
          <w:rFonts w:hint="eastAsia"/>
        </w:rPr>
        <w:t>imitations</w:t>
      </w:r>
      <w:r w:rsidR="00A70E2B">
        <w:t xml:space="preserve"> </w:t>
      </w:r>
      <w:r w:rsidR="00A70E2B">
        <w:rPr>
          <w:rFonts w:hint="eastAsia"/>
        </w:rPr>
        <w:t>for</w:t>
      </w:r>
      <w:r w:rsidR="00A70E2B">
        <w:t xml:space="preserve"> broadcast reception in Rel-17</w:t>
      </w:r>
    </w:p>
    <w:p w14:paraId="24869387" w14:textId="5193280B" w:rsidR="005C0F49" w:rsidRDefault="00B14DC3" w:rsidP="00A70E2B">
      <w:r>
        <w:rPr>
          <w:rFonts w:hint="eastAsia"/>
        </w:rPr>
        <w:t>I</w:t>
      </w:r>
      <w:r>
        <w:t xml:space="preserve">n the Rel-17 MBS, </w:t>
      </w:r>
      <w:r w:rsidR="00A117A6">
        <w:t xml:space="preserve">the broadcast communication is defined as </w:t>
      </w:r>
      <w:r w:rsidR="00A117A6" w:rsidRPr="005C624F">
        <w:t>the same content data provided to a</w:t>
      </w:r>
      <w:r w:rsidR="00A117A6">
        <w:t>ll UEs in a geographical area</w:t>
      </w:r>
      <w:r w:rsidR="00A117A6" w:rsidRPr="0019698F">
        <w:t xml:space="preserve"> </w:t>
      </w:r>
      <w:r w:rsidR="00A117A6" w:rsidRPr="005C624F">
        <w:t>simultaneously</w:t>
      </w:r>
      <w:r w:rsidR="00A117A6">
        <w:t xml:space="preserve">. </w:t>
      </w:r>
      <w:r w:rsidR="00A117A6" w:rsidRPr="005C624F">
        <w:t>A UE can receive a broadcast communication service</w:t>
      </w:r>
      <w:r w:rsidR="00A117A6" w:rsidRPr="005C624F" w:rsidDel="007620CD">
        <w:t xml:space="preserve"> </w:t>
      </w:r>
      <w:r w:rsidR="00A117A6" w:rsidRPr="005C624F">
        <w:t>in RRC_IDLE, RRC_INACTIVE and RRC_CONNECTED state</w:t>
      </w:r>
      <w:r w:rsidR="00A117A6">
        <w:t xml:space="preserve">. For broadcast, the reliability is not </w:t>
      </w:r>
      <w:r w:rsidR="003046C5">
        <w:t>ensured (e.g.,</w:t>
      </w:r>
      <w:r w:rsidR="00A117A6">
        <w:t xml:space="preserve"> HARQ </w:t>
      </w:r>
      <w:proofErr w:type="spellStart"/>
      <w:r w:rsidR="003046C5">
        <w:t>retx</w:t>
      </w:r>
      <w:proofErr w:type="spellEnd"/>
      <w:r w:rsidR="003046C5">
        <w:t xml:space="preserve"> </w:t>
      </w:r>
      <w:r w:rsidR="00A117A6">
        <w:t>and RLC</w:t>
      </w:r>
      <w:r w:rsidR="003046C5">
        <w:t>-AM</w:t>
      </w:r>
      <w:r w:rsidR="00A117A6">
        <w:t xml:space="preserve"> are disabled)</w:t>
      </w:r>
      <w:r w:rsidR="003046C5">
        <w:t>, and the signalling between UE and network is not mandatory</w:t>
      </w:r>
      <w:r w:rsidR="00A117A6">
        <w:t>.</w:t>
      </w:r>
    </w:p>
    <w:p w14:paraId="15741088" w14:textId="11DE73F3" w:rsidR="003046C5" w:rsidRDefault="003046C5" w:rsidP="00A70E2B">
      <w:r>
        <w:rPr>
          <w:rFonts w:hint="eastAsia"/>
        </w:rPr>
        <w:t>F</w:t>
      </w:r>
      <w:r>
        <w:t>or broadcast configuration, the parameters are provided via system information</w:t>
      </w:r>
      <w:r w:rsidR="00153BC4">
        <w:t xml:space="preserve"> from the </w:t>
      </w:r>
      <w:proofErr w:type="spellStart"/>
      <w:r w:rsidR="00153BC4">
        <w:t>Pcell</w:t>
      </w:r>
      <w:proofErr w:type="spellEnd"/>
      <w:r w:rsidR="00153BC4">
        <w:t xml:space="preserve"> of UE</w:t>
      </w:r>
      <w:r>
        <w:t xml:space="preserve">, and the information of broadcast configuration can be acquired by UE without network awareness. That is, all UE are authorized to receive </w:t>
      </w:r>
      <w:r w:rsidR="00153BC4">
        <w:t xml:space="preserve">all </w:t>
      </w:r>
      <w:r>
        <w:t>broadcast service</w:t>
      </w:r>
      <w:r w:rsidR="00153BC4">
        <w:t>, and</w:t>
      </w:r>
      <w:r>
        <w:t xml:space="preserve"> UE can get the broadcast information (e.g., service list and </w:t>
      </w:r>
      <w:r w:rsidR="00153BC4">
        <w:t>frequency</w:t>
      </w:r>
      <w:r>
        <w:t>) via system information</w:t>
      </w:r>
      <w:r w:rsidR="00153BC4">
        <w:t xml:space="preserve"> and the signalling from upper layer.</w:t>
      </w:r>
      <w:r w:rsidR="002B4F25">
        <w:t xml:space="preserve"> For broadcast reception from </w:t>
      </w:r>
      <w:proofErr w:type="spellStart"/>
      <w:r w:rsidR="002B4F25">
        <w:t>Scell</w:t>
      </w:r>
      <w:proofErr w:type="spellEnd"/>
      <w:r w:rsidR="002B4F25">
        <w:t>, the information is provided by dedicated signalling from network.</w:t>
      </w:r>
    </w:p>
    <w:p w14:paraId="7EE6B31A" w14:textId="34061737" w:rsidR="003046C5" w:rsidRDefault="00DB290B" w:rsidP="00A70E2B">
      <w:r>
        <w:t xml:space="preserve">For UE in RRC IDLE and RRC INACTIVE, </w:t>
      </w:r>
      <w:r w:rsidR="00115140">
        <w:t>t</w:t>
      </w:r>
      <w:r>
        <w:t xml:space="preserve">he broadcast session is configured and received by UE without </w:t>
      </w:r>
      <w:r w:rsidR="00115140">
        <w:t>signalling</w:t>
      </w:r>
      <w:r>
        <w:t>. For UE in RRC CONNECTED, UE may send MII via RRC signalling to network to</w:t>
      </w:r>
      <w:r w:rsidR="00D547AA">
        <w:t xml:space="preserve"> inform the interested broadcast service and the priority of broadcast and unicast</w:t>
      </w:r>
      <w:r w:rsidR="00433A97">
        <w:t xml:space="preserve"> </w:t>
      </w:r>
      <w:r w:rsidR="00D547AA">
        <w:t>(multicast) services.</w:t>
      </w:r>
    </w:p>
    <w:p w14:paraId="68B55CDD" w14:textId="50C6D0F2" w:rsidR="00593B0D" w:rsidRDefault="00593B0D" w:rsidP="00A70E2B">
      <w:r>
        <w:t>From the discussions above, some characteristic for broadcast in Rel-17 can be found:</w:t>
      </w:r>
    </w:p>
    <w:p w14:paraId="04E532C4" w14:textId="1C00A292" w:rsidR="00593B0D" w:rsidRDefault="00593B0D" w:rsidP="00593B0D">
      <w:pPr>
        <w:pStyle w:val="afa"/>
        <w:numPr>
          <w:ilvl w:val="0"/>
          <w:numId w:val="36"/>
        </w:numPr>
      </w:pPr>
      <w:r w:rsidRPr="00593B0D">
        <w:rPr>
          <w:rFonts w:hint="eastAsia"/>
          <w:u w:val="single"/>
        </w:rPr>
        <w:t>A</w:t>
      </w:r>
      <w:r w:rsidRPr="00593B0D">
        <w:rPr>
          <w:u w:val="single"/>
        </w:rPr>
        <w:t xml:space="preserve">uthorization </w:t>
      </w:r>
      <w:r w:rsidRPr="00593B0D">
        <w:rPr>
          <w:rFonts w:hint="eastAsia"/>
          <w:u w:val="single"/>
        </w:rPr>
        <w:t>free</w:t>
      </w:r>
      <w:r w:rsidRPr="00593B0D">
        <w:rPr>
          <w:u w:val="single"/>
        </w:rPr>
        <w:t>.</w:t>
      </w:r>
      <w:r>
        <w:t xml:space="preserve"> UE does not need to request to receive broadcast service. </w:t>
      </w:r>
      <w:r w:rsidR="00FC3542">
        <w:t xml:space="preserve">All </w:t>
      </w:r>
      <w:r>
        <w:t>UE</w:t>
      </w:r>
      <w:r w:rsidR="00CA720F">
        <w:t xml:space="preserve"> (if capable)</w:t>
      </w:r>
      <w:r>
        <w:t xml:space="preserve"> </w:t>
      </w:r>
      <w:r w:rsidR="0039521E">
        <w:rPr>
          <w:rFonts w:hint="eastAsia"/>
        </w:rPr>
        <w:t>can</w:t>
      </w:r>
      <w:r w:rsidR="0039521E">
        <w:t xml:space="preserve"> receive broadcast service</w:t>
      </w:r>
      <w:r w:rsidR="00CA720F">
        <w:t xml:space="preserve"> without authorization</w:t>
      </w:r>
      <w:r>
        <w:t>.</w:t>
      </w:r>
    </w:p>
    <w:p w14:paraId="35287672" w14:textId="2C33F387" w:rsidR="00593B0D" w:rsidRDefault="00593B0D" w:rsidP="00593B0D">
      <w:pPr>
        <w:pStyle w:val="afa"/>
        <w:numPr>
          <w:ilvl w:val="0"/>
          <w:numId w:val="36"/>
        </w:numPr>
      </w:pPr>
      <w:r w:rsidRPr="00593B0D">
        <w:rPr>
          <w:rFonts w:hint="eastAsia"/>
          <w:u w:val="single"/>
        </w:rPr>
        <w:t>Low</w:t>
      </w:r>
      <w:r w:rsidRPr="00593B0D">
        <w:rPr>
          <w:u w:val="single"/>
        </w:rPr>
        <w:t xml:space="preserve"> </w:t>
      </w:r>
      <w:r w:rsidRPr="00593B0D">
        <w:rPr>
          <w:rFonts w:hint="eastAsia"/>
          <w:u w:val="single"/>
        </w:rPr>
        <w:t>reliability</w:t>
      </w:r>
      <w:r w:rsidRPr="00593B0D">
        <w:rPr>
          <w:u w:val="single"/>
        </w:rPr>
        <w:t>.</w:t>
      </w:r>
      <w:r>
        <w:t xml:space="preserve"> The broadcast service is a kind of best effort service. Reliability is not ensured in broadcast service. </w:t>
      </w:r>
    </w:p>
    <w:p w14:paraId="5EC64ECB" w14:textId="0F7D9F27" w:rsidR="00593B0D" w:rsidRDefault="00593B0D" w:rsidP="00A70E2B">
      <w:pPr>
        <w:pStyle w:val="afa"/>
        <w:numPr>
          <w:ilvl w:val="0"/>
          <w:numId w:val="36"/>
        </w:numPr>
      </w:pPr>
      <w:r w:rsidRPr="00593B0D">
        <w:rPr>
          <w:u w:val="single"/>
        </w:rPr>
        <w:t>Awareness free.</w:t>
      </w:r>
      <w:r>
        <w:t xml:space="preserve"> The network may not be aware of UE which receive</w:t>
      </w:r>
      <w:r w:rsidR="00C92B38">
        <w:t>s</w:t>
      </w:r>
      <w:r>
        <w:t xml:space="preserve"> broadcast service, especially for UE in RRC IDLE </w:t>
      </w:r>
      <w:r w:rsidR="004243EA">
        <w:t>or</w:t>
      </w:r>
      <w:r>
        <w:t xml:space="preserve"> INACTIVE state. The </w:t>
      </w:r>
      <w:r w:rsidR="00D0500B">
        <w:t>configuration</w:t>
      </w:r>
      <w:r>
        <w:t xml:space="preserve"> is</w:t>
      </w:r>
      <w:r w:rsidR="00D0500B">
        <w:t xml:space="preserve"> pre-configured and all UE</w:t>
      </w:r>
      <w:r w:rsidR="00CA720F">
        <w:t>s</w:t>
      </w:r>
      <w:r w:rsidR="00D0500B">
        <w:t xml:space="preserve"> can </w:t>
      </w:r>
      <w:r w:rsidR="002445FC">
        <w:rPr>
          <w:rFonts w:hint="eastAsia"/>
        </w:rPr>
        <w:t>obtain</w:t>
      </w:r>
      <w:r w:rsidR="00D0500B">
        <w:t xml:space="preserve"> the broadcast information. </w:t>
      </w:r>
    </w:p>
    <w:p w14:paraId="6B07B7A7" w14:textId="11C4D6E1" w:rsidR="004243EA" w:rsidRPr="003E402F" w:rsidRDefault="002B4F25" w:rsidP="00A70E2B">
      <w:r>
        <w:t>One issue left for Rel-17 MBS broadcast is the broadcast reception in non-serving cell</w:t>
      </w:r>
      <w:r w:rsidR="00091656">
        <w:t>, which is left to UE implementation</w:t>
      </w:r>
      <w:r>
        <w:t xml:space="preserve">. In a typical scenario, UE subscribes the service from operator A and receives unicast service. Meanwhile, UE may need to receive broadcast service from operator B simultaneously, for the purpose of </w:t>
      </w:r>
      <w:r w:rsidR="00D0500B">
        <w:t xml:space="preserve">e.g., </w:t>
      </w:r>
      <w:proofErr w:type="gramStart"/>
      <w:r>
        <w:t>emergency</w:t>
      </w:r>
      <w:proofErr w:type="gramEnd"/>
      <w:r>
        <w:t xml:space="preserve"> or public safet</w:t>
      </w:r>
      <w:r w:rsidRPr="003E402F">
        <w:t>y.</w:t>
      </w:r>
      <w:r w:rsidR="00593B0D" w:rsidRPr="003E402F">
        <w:t xml:space="preserve"> </w:t>
      </w:r>
    </w:p>
    <w:p w14:paraId="58DE1AC1" w14:textId="7B322459" w:rsidR="002B4F25" w:rsidRDefault="00593B0D" w:rsidP="00A70E2B">
      <w:r w:rsidRPr="003E402F">
        <w:t>For the current MBS broadcast, it</w:t>
      </w:r>
      <w:r w:rsidR="003E402F">
        <w:t xml:space="preserve"> may be </w:t>
      </w:r>
      <w:r w:rsidRPr="003E402F">
        <w:t>hard</w:t>
      </w:r>
      <w:r w:rsidR="003E402F">
        <w:t xml:space="preserve"> for UE</w:t>
      </w:r>
      <w:r w:rsidRPr="003E402F">
        <w:t xml:space="preserve"> to receive broadcast service from non-serving cell.</w:t>
      </w:r>
      <w:r w:rsidR="004243EA" w:rsidRPr="003E402F">
        <w:t xml:space="preserve"> The reason is for </w:t>
      </w:r>
      <w:proofErr w:type="spellStart"/>
      <w:r w:rsidR="005E7910" w:rsidRPr="003E402F">
        <w:t>Scell</w:t>
      </w:r>
      <w:proofErr w:type="spellEnd"/>
      <w:r w:rsidR="003E402F" w:rsidRPr="003E402F">
        <w:t xml:space="preserve"> reception</w:t>
      </w:r>
      <w:r w:rsidR="004243EA" w:rsidRPr="003E402F">
        <w:t xml:space="preserve">, the SIB20 can be transfer to </w:t>
      </w:r>
      <w:proofErr w:type="spellStart"/>
      <w:r w:rsidR="005E7910" w:rsidRPr="003E402F">
        <w:t>Pcell</w:t>
      </w:r>
      <w:proofErr w:type="spellEnd"/>
      <w:r w:rsidR="004243EA" w:rsidRPr="003E402F">
        <w:t xml:space="preserve"> and indicated to UE via dedicated </w:t>
      </w:r>
      <w:proofErr w:type="spellStart"/>
      <w:r w:rsidR="004243EA" w:rsidRPr="003E402F">
        <w:t>signaling</w:t>
      </w:r>
      <w:proofErr w:type="spellEnd"/>
      <w:r w:rsidR="004243EA" w:rsidRPr="003E402F">
        <w:t>,</w:t>
      </w:r>
      <w:r w:rsidR="00395BBA" w:rsidRPr="003E402F">
        <w:t xml:space="preserve"> </w:t>
      </w:r>
      <w:r w:rsidR="00395BBA" w:rsidRPr="003E402F">
        <w:lastRenderedPageBreak/>
        <w:t xml:space="preserve">which depends on the interaction between </w:t>
      </w:r>
      <w:proofErr w:type="spellStart"/>
      <w:r w:rsidR="005E7910" w:rsidRPr="003E402F">
        <w:t>Pcell</w:t>
      </w:r>
      <w:proofErr w:type="spellEnd"/>
      <w:r w:rsidR="00395BBA" w:rsidRPr="003E402F">
        <w:t xml:space="preserve"> and </w:t>
      </w:r>
      <w:proofErr w:type="spellStart"/>
      <w:r w:rsidR="005E7910" w:rsidRPr="003E402F">
        <w:t>Scell</w:t>
      </w:r>
      <w:proofErr w:type="spellEnd"/>
      <w:r w:rsidR="00395BBA" w:rsidRPr="003E402F">
        <w:t xml:space="preserve"> within the same operator. For non-serving cell, it is not clear whether the same information </w:t>
      </w:r>
      <w:r w:rsidR="003E402F" w:rsidRPr="003E402F">
        <w:t>will</w:t>
      </w:r>
      <w:r w:rsidR="00395BBA" w:rsidRPr="003E402F">
        <w:t xml:space="preserve"> be transferred</w:t>
      </w:r>
      <w:r w:rsidR="003E402F" w:rsidRPr="003E402F">
        <w:t xml:space="preserve"> </w:t>
      </w:r>
      <w:r w:rsidR="003E402F" w:rsidRPr="003E402F">
        <w:rPr>
          <w:rFonts w:hint="eastAsia"/>
        </w:rPr>
        <w:t>and</w:t>
      </w:r>
      <w:r w:rsidR="003E402F" w:rsidRPr="003E402F">
        <w:t xml:space="preserve"> how does UE recei</w:t>
      </w:r>
      <w:r w:rsidR="003E402F">
        <w:t>ve the corresponding information</w:t>
      </w:r>
      <w:r w:rsidR="00395BBA">
        <w:t>.</w:t>
      </w:r>
    </w:p>
    <w:p w14:paraId="6C6CAC3B" w14:textId="2F167846" w:rsidR="00395BBA" w:rsidRDefault="00395BBA" w:rsidP="00A70E2B"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1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The broadcast reception via non-serving cell </w:t>
      </w:r>
      <w:r w:rsidR="005900E7">
        <w:rPr>
          <w:rFonts w:eastAsiaTheme="minorEastAsia" w:cs="Arial"/>
          <w:b/>
        </w:rPr>
        <w:t>may be</w:t>
      </w:r>
      <w:r>
        <w:rPr>
          <w:rFonts w:eastAsiaTheme="minorEastAsia" w:cs="Arial"/>
          <w:b/>
        </w:rPr>
        <w:t xml:space="preserve"> difficult for </w:t>
      </w:r>
      <w:r w:rsidR="005900E7">
        <w:rPr>
          <w:rFonts w:eastAsiaTheme="minorEastAsia" w:cs="Arial"/>
          <w:b/>
        </w:rPr>
        <w:t>UE</w:t>
      </w:r>
      <w:r>
        <w:rPr>
          <w:rFonts w:eastAsiaTheme="minorEastAsia" w:cs="Arial"/>
          <w:b/>
        </w:rPr>
        <w:t xml:space="preserve"> in Rel-17 </w:t>
      </w:r>
      <w:r w:rsidR="00C92B38">
        <w:rPr>
          <w:rFonts w:eastAsiaTheme="minorEastAsia" w:cs="Arial"/>
          <w:b/>
        </w:rPr>
        <w:t xml:space="preserve">since the SIB20 from non-serving cell may not be </w:t>
      </w:r>
      <w:r w:rsidR="003E402F">
        <w:rPr>
          <w:rFonts w:eastAsiaTheme="minorEastAsia" w:cs="Arial"/>
          <w:b/>
        </w:rPr>
        <w:t>indicated</w:t>
      </w:r>
      <w:r w:rsidR="00C92B38">
        <w:rPr>
          <w:rFonts w:eastAsiaTheme="minorEastAsia" w:cs="Arial"/>
          <w:b/>
        </w:rPr>
        <w:t xml:space="preserve"> to </w:t>
      </w:r>
      <w:r w:rsidR="003E402F">
        <w:rPr>
          <w:rFonts w:eastAsiaTheme="minorEastAsia" w:cs="Arial"/>
          <w:b/>
        </w:rPr>
        <w:t>UE</w:t>
      </w:r>
      <w:r w:rsidR="00C92B38">
        <w:rPr>
          <w:rFonts w:eastAsiaTheme="minorEastAsia" w:cs="Arial"/>
          <w:b/>
        </w:rPr>
        <w:t>.</w:t>
      </w:r>
    </w:p>
    <w:p w14:paraId="6D21C6F3" w14:textId="7A893183" w:rsidR="00DF5D74" w:rsidRDefault="005E7910" w:rsidP="00A70E2B">
      <w:r w:rsidRPr="00106289">
        <w:t xml:space="preserve">For UE receiving broadcast in </w:t>
      </w:r>
      <w:proofErr w:type="spellStart"/>
      <w:r w:rsidRPr="00106289">
        <w:t>Scell</w:t>
      </w:r>
      <w:proofErr w:type="spellEnd"/>
      <w:r w:rsidRPr="00106289">
        <w:t xml:space="preserve"> or non-serving cell, even if the </w:t>
      </w:r>
      <w:r w:rsidR="003E402F" w:rsidRPr="00106289">
        <w:t>MII is reported</w:t>
      </w:r>
      <w:r w:rsidR="00106289" w:rsidRPr="00106289">
        <w:t>,</w:t>
      </w:r>
      <w:r w:rsidRPr="00106289">
        <w:t xml:space="preserve"> </w:t>
      </w:r>
      <w:r w:rsidR="00106289" w:rsidRPr="00106289">
        <w:t>the network</w:t>
      </w:r>
      <w:r w:rsidRPr="00106289">
        <w:t xml:space="preserve"> doesn’t know </w:t>
      </w:r>
      <w:r w:rsidR="00334303" w:rsidRPr="00106289">
        <w:t xml:space="preserve">whether the UE receives the broadcast service successfully from other cells, or </w:t>
      </w:r>
      <w:r w:rsidRPr="00106289">
        <w:t xml:space="preserve">the configuration </w:t>
      </w:r>
      <w:r w:rsidR="00106289" w:rsidRPr="00106289">
        <w:t>for broadcast</w:t>
      </w:r>
      <w:r w:rsidRPr="00106289">
        <w:t xml:space="preserve"> from other cells, and therefore does not know the leftover capability of UE</w:t>
      </w:r>
      <w:r>
        <w:t xml:space="preserve">. </w:t>
      </w:r>
      <w:r w:rsidR="00334303">
        <w:t>The</w:t>
      </w:r>
      <w:r>
        <w:t xml:space="preserve"> lack of broadcast information from</w:t>
      </w:r>
      <w:r w:rsidR="00106289">
        <w:t xml:space="preserve"> other cell</w:t>
      </w:r>
      <w:r>
        <w:t xml:space="preserve"> may bring impact to the legacy unicast or multicast reception from </w:t>
      </w:r>
      <w:proofErr w:type="spellStart"/>
      <w:r>
        <w:t>Pcell</w:t>
      </w:r>
      <w:proofErr w:type="spellEnd"/>
      <w:r w:rsidR="00334303">
        <w:t>.</w:t>
      </w:r>
      <w:r w:rsidR="00106289">
        <w:t xml:space="preserve"> </w:t>
      </w:r>
    </w:p>
    <w:p w14:paraId="270A9560" w14:textId="7FB1809F" w:rsidR="00C92B38" w:rsidRDefault="00C92B38" w:rsidP="00A70E2B"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2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If UE receives broadcast from </w:t>
      </w:r>
      <w:proofErr w:type="spellStart"/>
      <w:r w:rsidR="008D0268">
        <w:rPr>
          <w:rFonts w:eastAsiaTheme="minorEastAsia" w:cs="Arial"/>
          <w:b/>
        </w:rPr>
        <w:t>S</w:t>
      </w:r>
      <w:r>
        <w:rPr>
          <w:rFonts w:eastAsiaTheme="minorEastAsia" w:cs="Arial"/>
          <w:b/>
        </w:rPr>
        <w:t>cell</w:t>
      </w:r>
      <w:proofErr w:type="spellEnd"/>
      <w:r>
        <w:rPr>
          <w:rFonts w:eastAsiaTheme="minorEastAsia" w:cs="Arial"/>
          <w:b/>
        </w:rPr>
        <w:t xml:space="preserve">/non-serving cell, the network may not know the </w:t>
      </w:r>
      <w:proofErr w:type="gramStart"/>
      <w:r>
        <w:rPr>
          <w:rFonts w:eastAsiaTheme="minorEastAsia" w:cs="Arial"/>
          <w:b/>
        </w:rPr>
        <w:t>configuration</w:t>
      </w:r>
      <w:proofErr w:type="gramEnd"/>
      <w:r>
        <w:rPr>
          <w:rFonts w:eastAsiaTheme="minorEastAsia" w:cs="Arial"/>
          <w:b/>
        </w:rPr>
        <w:t xml:space="preserve"> </w:t>
      </w:r>
      <w:r w:rsidR="00106289">
        <w:rPr>
          <w:rFonts w:eastAsiaTheme="minorEastAsia" w:cs="Arial"/>
          <w:b/>
        </w:rPr>
        <w:t>or</w:t>
      </w:r>
      <w:r>
        <w:rPr>
          <w:rFonts w:eastAsiaTheme="minorEastAsia" w:cs="Arial"/>
          <w:b/>
        </w:rPr>
        <w:t xml:space="preserve"> the</w:t>
      </w:r>
      <w:r w:rsidR="008D0268">
        <w:rPr>
          <w:rFonts w:eastAsiaTheme="minorEastAsia" w:cs="Arial"/>
          <w:b/>
        </w:rPr>
        <w:t xml:space="preserve"> UE</w:t>
      </w:r>
      <w:r>
        <w:rPr>
          <w:rFonts w:eastAsiaTheme="minorEastAsia" w:cs="Arial"/>
          <w:b/>
        </w:rPr>
        <w:t xml:space="preserve"> capability change due to the broadcast reception </w:t>
      </w:r>
      <w:r w:rsidR="00A74B4E">
        <w:rPr>
          <w:rFonts w:eastAsiaTheme="minorEastAsia" w:cs="Arial"/>
          <w:b/>
        </w:rPr>
        <w:t>from other cell</w:t>
      </w:r>
      <w:r>
        <w:rPr>
          <w:rFonts w:eastAsiaTheme="minorEastAsia" w:cs="Arial"/>
          <w:b/>
        </w:rPr>
        <w:t>.</w:t>
      </w:r>
    </w:p>
    <w:p w14:paraId="55453246" w14:textId="23ACCC66" w:rsidR="00334303" w:rsidRDefault="00334303" w:rsidP="00A70E2B">
      <w:r w:rsidRPr="00D24945">
        <w:rPr>
          <w:rFonts w:hint="eastAsia"/>
        </w:rPr>
        <w:t>O</w:t>
      </w:r>
      <w:r w:rsidRPr="00D24945">
        <w:t xml:space="preserve">ne typical scenario is that </w:t>
      </w:r>
      <w:r w:rsidR="001149D9" w:rsidRPr="00D24945">
        <w:t>assuming</w:t>
      </w:r>
      <w:r w:rsidRPr="00D24945">
        <w:t xml:space="preserve"> UE has total N </w:t>
      </w:r>
      <w:r w:rsidR="00635C2D" w:rsidRPr="00D24945">
        <w:rPr>
          <w:snapToGrid w:val="0"/>
        </w:rPr>
        <w:t>component carriers</w:t>
      </w:r>
      <w:r w:rsidR="00635C2D" w:rsidRPr="00D24945">
        <w:t xml:space="preserve"> </w:t>
      </w:r>
      <w:r w:rsidR="00635C2D" w:rsidRPr="00D24945">
        <w:rPr>
          <w:rFonts w:hint="eastAsia"/>
        </w:rPr>
        <w:t>(</w:t>
      </w:r>
      <w:r w:rsidRPr="00D24945">
        <w:t>CC</w:t>
      </w:r>
      <w:r w:rsidR="001149D9" w:rsidRPr="00D24945">
        <w:t>s</w:t>
      </w:r>
      <w:r w:rsidR="00635C2D" w:rsidRPr="00D24945">
        <w:t>)</w:t>
      </w:r>
      <w:r w:rsidRPr="00D24945">
        <w:t xml:space="preserve"> </w:t>
      </w:r>
      <w:proofErr w:type="gramStart"/>
      <w:r w:rsidRPr="00D24945">
        <w:t>capability</w:t>
      </w:r>
      <w:proofErr w:type="gramEnd"/>
      <w:r w:rsidR="00635C2D" w:rsidRPr="00D24945">
        <w:t xml:space="preserve"> and all CCs are us</w:t>
      </w:r>
      <w:r w:rsidR="00635C2D" w:rsidRPr="00106289">
        <w:t>ed for unicast reception at first. Then,</w:t>
      </w:r>
      <w:r w:rsidR="00C92B38" w:rsidRPr="00106289">
        <w:t xml:space="preserve"> one CC is used for MBS broadcast reception from </w:t>
      </w:r>
      <w:proofErr w:type="spellStart"/>
      <w:r w:rsidR="00C92B38" w:rsidRPr="00106289">
        <w:t>scell</w:t>
      </w:r>
      <w:proofErr w:type="spellEnd"/>
      <w:r w:rsidR="00C92B38" w:rsidRPr="00106289">
        <w:t xml:space="preserve"> or non-serving cell. The </w:t>
      </w:r>
      <w:proofErr w:type="spellStart"/>
      <w:r w:rsidR="00C92B38" w:rsidRPr="00106289">
        <w:t>Pcell</w:t>
      </w:r>
      <w:proofErr w:type="spellEnd"/>
      <w:r w:rsidR="00C92B38" w:rsidRPr="00106289">
        <w:t xml:space="preserve"> may not know the capability change</w:t>
      </w:r>
      <w:r w:rsidR="00635C2D" w:rsidRPr="00106289">
        <w:t xml:space="preserve"> that</w:t>
      </w:r>
      <w:r w:rsidR="00C92B38" w:rsidRPr="00106289">
        <w:t xml:space="preserve"> </w:t>
      </w:r>
      <w:r w:rsidR="00635C2D" w:rsidRPr="00106289">
        <w:t xml:space="preserve">the CC can be used for unicast transmission is </w:t>
      </w:r>
      <w:r w:rsidR="00D24945" w:rsidRPr="00106289">
        <w:t xml:space="preserve">changed to </w:t>
      </w:r>
      <w:r w:rsidR="00C92B38" w:rsidRPr="00106289">
        <w:t>N-1</w:t>
      </w:r>
      <w:r w:rsidR="00635C2D" w:rsidRPr="00106289">
        <w:t>, and</w:t>
      </w:r>
      <w:r w:rsidR="00635C2D">
        <w:t xml:space="preserve"> </w:t>
      </w:r>
      <w:r w:rsidR="00D24945">
        <w:t>this</w:t>
      </w:r>
      <w:r w:rsidR="00635C2D">
        <w:t xml:space="preserve"> may lead to </w:t>
      </w:r>
      <w:r w:rsidR="00D24945" w:rsidRPr="0080572A">
        <w:t>the conflicting</w:t>
      </w:r>
      <w:r w:rsidR="00D24945">
        <w:t xml:space="preserve"> between broadcast and unicast </w:t>
      </w:r>
      <w:proofErr w:type="spellStart"/>
      <w:r w:rsidR="00D24945">
        <w:t>service</w:t>
      </w:r>
      <w:r w:rsidR="00C92B38">
        <w:t>.</w:t>
      </w:r>
      <w:r w:rsidR="00635C2D">
        <w:t>If</w:t>
      </w:r>
      <w:proofErr w:type="spellEnd"/>
      <w:r w:rsidR="00635C2D">
        <w:t xml:space="preserve"> such capability change can be report to the </w:t>
      </w:r>
      <w:proofErr w:type="spellStart"/>
      <w:r w:rsidR="00635C2D">
        <w:t>Pcell</w:t>
      </w:r>
      <w:proofErr w:type="spellEnd"/>
      <w:r w:rsidR="00635C2D">
        <w:t>, the network can release the CC capability which is already used for broadcast reception</w:t>
      </w:r>
      <w:r w:rsidR="00D24945">
        <w:t>, and change the CCs used for unicast reception</w:t>
      </w:r>
      <w:r w:rsidR="00635C2D">
        <w:t xml:space="preserve">. </w:t>
      </w:r>
    </w:p>
    <w:p w14:paraId="12360F80" w14:textId="16B09614" w:rsidR="00395BBA" w:rsidRDefault="00334303" w:rsidP="00A70E2B">
      <w:r>
        <w:rPr>
          <w:noProof/>
        </w:rPr>
        <w:drawing>
          <wp:inline distT="0" distB="0" distL="0" distR="0" wp14:anchorId="5D1435F4" wp14:editId="6293F79E">
            <wp:extent cx="6120765" cy="22117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1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A481F" w14:textId="372A36E1" w:rsidR="00A74B4E" w:rsidRDefault="00A74B4E" w:rsidP="00A74B4E">
      <w:pPr>
        <w:jc w:val="center"/>
        <w:rPr>
          <w:b/>
          <w:bCs/>
        </w:rPr>
      </w:pPr>
      <w:r w:rsidRPr="00A74B4E">
        <w:rPr>
          <w:b/>
          <w:bCs/>
        </w:rPr>
        <w:t>Figure 1 UE capability used for receiving unicast and broadcast simultaneously from different cells</w:t>
      </w:r>
    </w:p>
    <w:p w14:paraId="698816B3" w14:textId="6FCC258D" w:rsidR="00106289" w:rsidRPr="00A74B4E" w:rsidRDefault="00106289" w:rsidP="00106289">
      <w:pPr>
        <w:jc w:val="left"/>
        <w:rPr>
          <w:b/>
          <w:bCs/>
        </w:rPr>
      </w:pPr>
    </w:p>
    <w:p w14:paraId="7B7E64FD" w14:textId="280E54F5" w:rsidR="00A74B4E" w:rsidRDefault="00A74B4E" w:rsidP="00A74B4E">
      <w:pPr>
        <w:pStyle w:val="2"/>
      </w:pPr>
      <w:r>
        <w:t xml:space="preserve">Possible ways for the issues and enhancement for broadcast </w:t>
      </w:r>
    </w:p>
    <w:p w14:paraId="6D990D7D" w14:textId="7ABA9070" w:rsidR="00A74B4E" w:rsidRDefault="00091656" w:rsidP="00A70E2B">
      <w:r>
        <w:rPr>
          <w:rFonts w:hint="eastAsia"/>
        </w:rPr>
        <w:t>F</w:t>
      </w:r>
      <w:r>
        <w:t xml:space="preserve">or the </w:t>
      </w:r>
      <w:r w:rsidRPr="00091656">
        <w:t>broadcast reception via non-serving cell</w:t>
      </w:r>
      <w:r>
        <w:t>, it may need extra interaction between different cells from the same or different operators to transfer the SIB20</w:t>
      </w:r>
      <w:r w:rsidR="005900E7">
        <w:t xml:space="preserve"> (which is up to network implementation)</w:t>
      </w:r>
      <w:r>
        <w:t xml:space="preserve">. </w:t>
      </w:r>
      <w:r w:rsidR="005900E7">
        <w:t>To facilitate the broadcast reception from non-serving cell, it is proposed to have the similar transfer</w:t>
      </w:r>
      <w:r w:rsidR="009E1388">
        <w:t xml:space="preserve"> </w:t>
      </w:r>
      <w:r w:rsidR="009E1388">
        <w:rPr>
          <w:rFonts w:hint="eastAsia"/>
        </w:rPr>
        <w:t>procedure</w:t>
      </w:r>
      <w:r w:rsidR="005900E7">
        <w:t xml:space="preserve"> as </w:t>
      </w:r>
      <w:proofErr w:type="spellStart"/>
      <w:r w:rsidR="005900E7">
        <w:t>S</w:t>
      </w:r>
      <w:r w:rsidR="005900E7">
        <w:rPr>
          <w:rFonts w:hint="eastAsia"/>
        </w:rPr>
        <w:t>cell</w:t>
      </w:r>
      <w:proofErr w:type="spellEnd"/>
      <w:r w:rsidR="005900E7">
        <w:t>.</w:t>
      </w:r>
    </w:p>
    <w:p w14:paraId="7E439D68" w14:textId="758C2119" w:rsidR="009E1388" w:rsidRDefault="009E1388" w:rsidP="00A70E2B">
      <w:pPr>
        <w:rPr>
          <w:rFonts w:eastAsiaTheme="minorEastAsia" w:cs="Arial"/>
          <w:b/>
        </w:rPr>
      </w:pPr>
      <w:r>
        <w:rPr>
          <w:rFonts w:eastAsiaTheme="minorEastAsia" w:cs="Arial" w:hint="eastAsia"/>
          <w:b/>
        </w:rPr>
        <w:t>P</w:t>
      </w:r>
      <w:r>
        <w:rPr>
          <w:rFonts w:eastAsiaTheme="minorEastAsia" w:cs="Arial"/>
          <w:b/>
        </w:rPr>
        <w:t>roposal 1: UE can receive broadcast service from non-serving cell.</w:t>
      </w:r>
      <w:r w:rsidR="00AE280F">
        <w:rPr>
          <w:rFonts w:eastAsiaTheme="minorEastAsia" w:cs="Arial"/>
          <w:b/>
        </w:rPr>
        <w:t xml:space="preserve"> </w:t>
      </w:r>
      <w:r w:rsidR="00B07C7E">
        <w:rPr>
          <w:rFonts w:eastAsiaTheme="minorEastAsia" w:cs="Arial"/>
          <w:b/>
        </w:rPr>
        <w:t>If supported by the network, t</w:t>
      </w:r>
      <w:r w:rsidR="00AE280F">
        <w:rPr>
          <w:rFonts w:eastAsiaTheme="minorEastAsia" w:cs="Arial"/>
          <w:b/>
        </w:rPr>
        <w:t xml:space="preserve">he SIB20 of non-serving cell </w:t>
      </w:r>
      <w:r w:rsidR="00B07C7E">
        <w:rPr>
          <w:rFonts w:eastAsiaTheme="minorEastAsia" w:cs="Arial"/>
          <w:b/>
        </w:rPr>
        <w:t>can be</w:t>
      </w:r>
      <w:r w:rsidR="00AE280F">
        <w:rPr>
          <w:rFonts w:eastAsiaTheme="minorEastAsia" w:cs="Arial"/>
          <w:b/>
        </w:rPr>
        <w:t xml:space="preserve"> delivered to UE by dedicate signalling.</w:t>
      </w:r>
    </w:p>
    <w:p w14:paraId="5D335E37" w14:textId="569633B5" w:rsidR="00AD573E" w:rsidRDefault="00B07C7E" w:rsidP="00A70E2B">
      <w:r>
        <w:t xml:space="preserve">When UE receives broadcast service from </w:t>
      </w:r>
      <w:proofErr w:type="spellStart"/>
      <w:r w:rsidR="00F35CB2">
        <w:t>S</w:t>
      </w:r>
      <w:r>
        <w:t>cell</w:t>
      </w:r>
      <w:proofErr w:type="spellEnd"/>
      <w:r>
        <w:t xml:space="preserve"> or non-serving cell, </w:t>
      </w:r>
      <w:r w:rsidRPr="003E5F7A">
        <w:t xml:space="preserve">the </w:t>
      </w:r>
      <w:proofErr w:type="spellStart"/>
      <w:r w:rsidRPr="003E5F7A">
        <w:t>Pcell</w:t>
      </w:r>
      <w:proofErr w:type="spellEnd"/>
      <w:r w:rsidRPr="003E5F7A">
        <w:t xml:space="preserve"> may</w:t>
      </w:r>
      <w:r>
        <w:t xml:space="preserve"> not know the configuration or capability used for the broadcast service, </w:t>
      </w:r>
      <w:r w:rsidR="00F35CB2">
        <w:t xml:space="preserve">which may bring impacts to the unicast/multicast reception on </w:t>
      </w:r>
      <w:proofErr w:type="spellStart"/>
      <w:r w:rsidR="00F35CB2">
        <w:t>Pcell</w:t>
      </w:r>
      <w:proofErr w:type="spellEnd"/>
      <w:r w:rsidR="00F35CB2">
        <w:t xml:space="preserve">. </w:t>
      </w:r>
      <w:r w:rsidR="00AD573E">
        <w:t xml:space="preserve">If UE can report the capability change due to the broadcast via </w:t>
      </w:r>
      <w:proofErr w:type="spellStart"/>
      <w:r w:rsidR="00AD573E">
        <w:t>Scell</w:t>
      </w:r>
      <w:proofErr w:type="spellEnd"/>
      <w:r w:rsidR="00AD573E">
        <w:t xml:space="preserve"> or non-serving cell, the network can change the CCs used for unicast reception.</w:t>
      </w:r>
    </w:p>
    <w:p w14:paraId="6BC98A08" w14:textId="730A7CDB" w:rsidR="009E1388" w:rsidRDefault="00F35CB2" w:rsidP="00A70E2B">
      <w:r>
        <w:t xml:space="preserve">In order to facilitate the network scheduling and the shared processing for broadcast and unicast/multicast reception by UE, it is proposed to report </w:t>
      </w:r>
      <w:r w:rsidR="0080572A">
        <w:rPr>
          <w:rFonts w:hint="eastAsia"/>
        </w:rPr>
        <w:t>the</w:t>
      </w:r>
      <w:r w:rsidR="0080572A">
        <w:t xml:space="preserve"> </w:t>
      </w:r>
      <w:r>
        <w:t xml:space="preserve">assistance information and corresponding capability to the network. </w:t>
      </w:r>
      <w:r w:rsidR="001149D9">
        <w:t>The assistance information can be reported via MII</w:t>
      </w:r>
      <w:r w:rsidR="009F2621">
        <w:t xml:space="preserve"> or </w:t>
      </w:r>
      <w:proofErr w:type="spellStart"/>
      <w:r w:rsidR="001149D9">
        <w:t>UEAssistenceInformation</w:t>
      </w:r>
      <w:proofErr w:type="spellEnd"/>
      <w:r w:rsidR="001149D9">
        <w:t>.</w:t>
      </w:r>
    </w:p>
    <w:p w14:paraId="7B2ABF53" w14:textId="70511D01" w:rsidR="009F2621" w:rsidRDefault="00636C1C" w:rsidP="00A70E2B">
      <w:r>
        <w:rPr>
          <w:snapToGrid w:val="0"/>
        </w:rPr>
        <w:t>T</w:t>
      </w:r>
      <w:r w:rsidR="009F2621">
        <w:rPr>
          <w:snapToGrid w:val="0"/>
        </w:rPr>
        <w:t xml:space="preserve">he maximum data rate may be limited by UE, </w:t>
      </w:r>
      <w:r w:rsidR="002C4A48">
        <w:t xml:space="preserve">and the data rate for UE to receive broadcast service from </w:t>
      </w:r>
      <w:proofErr w:type="spellStart"/>
      <w:r w:rsidR="002C4A48">
        <w:t>scell</w:t>
      </w:r>
      <w:proofErr w:type="spellEnd"/>
      <w:r w:rsidR="002C4A48">
        <w:t xml:space="preserve">/non-serving cell may bring impacts to the legacy reception (unicast or multicast) in </w:t>
      </w:r>
      <w:proofErr w:type="spellStart"/>
      <w:r w:rsidR="002C4A48">
        <w:t>Pcell</w:t>
      </w:r>
      <w:proofErr w:type="spellEnd"/>
      <w:r w:rsidR="002C4A48">
        <w:t xml:space="preserve">. Therefore, </w:t>
      </w:r>
      <w:r w:rsidR="009F2621">
        <w:rPr>
          <w:snapToGrid w:val="0"/>
        </w:rPr>
        <w:t xml:space="preserve">the broadcast assistance information may include the configuration and the resources which UE used for the broadcast reception, e.g., the </w:t>
      </w:r>
      <w:r w:rsidR="009F2621" w:rsidRPr="00B747FD">
        <w:t>number of component carrier</w:t>
      </w:r>
      <w:r w:rsidR="009F2621">
        <w:t>,</w:t>
      </w:r>
      <w:r w:rsidR="009F2621" w:rsidRPr="00AE242F">
        <w:rPr>
          <w:snapToGrid w:val="0"/>
        </w:rPr>
        <w:t xml:space="preserve"> </w:t>
      </w:r>
      <w:r w:rsidR="009F2621">
        <w:rPr>
          <w:snapToGrid w:val="0"/>
        </w:rPr>
        <w:t xml:space="preserve">the common frequency resource (CFR) </w:t>
      </w:r>
      <w:r w:rsidR="009F2621" w:rsidRPr="00B747FD">
        <w:t>configuration,</w:t>
      </w:r>
      <w:r w:rsidR="009F2621">
        <w:t xml:space="preserve"> the MIMO layer and so on. The detailed can be check</w:t>
      </w:r>
      <w:r>
        <w:t>ed</w:t>
      </w:r>
      <w:r w:rsidR="009F2621">
        <w:t xml:space="preserve"> with RAN1 if needed.</w:t>
      </w:r>
    </w:p>
    <w:p w14:paraId="5A566938" w14:textId="27B59ECB" w:rsidR="00CB5A1B" w:rsidRDefault="00CB5A1B" w:rsidP="00A70E2B">
      <w:pPr>
        <w:rPr>
          <w:rFonts w:eastAsiaTheme="minorEastAsia" w:cs="Arial"/>
          <w:b/>
        </w:rPr>
      </w:pPr>
      <w:r w:rsidRPr="00CD009B">
        <w:rPr>
          <w:rFonts w:eastAsiaTheme="minorEastAsia" w:cs="Arial" w:hint="eastAsia"/>
          <w:b/>
        </w:rPr>
        <w:lastRenderedPageBreak/>
        <w:t>P</w:t>
      </w:r>
      <w:r w:rsidRPr="00CD009B">
        <w:rPr>
          <w:rFonts w:eastAsiaTheme="minorEastAsia" w:cs="Arial"/>
          <w:b/>
        </w:rPr>
        <w:t xml:space="preserve">roposal 2: If UE receives broadcast from </w:t>
      </w:r>
      <w:proofErr w:type="spellStart"/>
      <w:r w:rsidR="00CD009B">
        <w:rPr>
          <w:rFonts w:eastAsiaTheme="minorEastAsia" w:cs="Arial"/>
          <w:b/>
        </w:rPr>
        <w:t>S</w:t>
      </w:r>
      <w:r w:rsidRPr="00CD009B">
        <w:rPr>
          <w:rFonts w:eastAsiaTheme="minorEastAsia" w:cs="Arial"/>
          <w:b/>
        </w:rPr>
        <w:t>cell</w:t>
      </w:r>
      <w:proofErr w:type="spellEnd"/>
      <w:r w:rsidRPr="00CD009B">
        <w:rPr>
          <w:rFonts w:eastAsiaTheme="minorEastAsia" w:cs="Arial"/>
          <w:b/>
        </w:rPr>
        <w:t xml:space="preserve"> or non-serving cell, UE may send assistance information to the </w:t>
      </w:r>
      <w:proofErr w:type="spellStart"/>
      <w:r w:rsidRPr="00CD009B">
        <w:rPr>
          <w:rFonts w:eastAsiaTheme="minorEastAsia" w:cs="Arial"/>
          <w:b/>
        </w:rPr>
        <w:t>gNB</w:t>
      </w:r>
      <w:proofErr w:type="spellEnd"/>
      <w:r w:rsidRPr="00CD009B">
        <w:rPr>
          <w:rFonts w:eastAsiaTheme="minorEastAsia" w:cs="Arial"/>
          <w:b/>
        </w:rPr>
        <w:t xml:space="preserve"> to report the broadcast information and </w:t>
      </w:r>
      <w:r w:rsidR="00CD009B">
        <w:rPr>
          <w:rFonts w:eastAsiaTheme="minorEastAsia" w:cs="Arial"/>
          <w:b/>
        </w:rPr>
        <w:t xml:space="preserve">corresponding </w:t>
      </w:r>
      <w:r w:rsidRPr="00CD009B">
        <w:rPr>
          <w:rFonts w:eastAsiaTheme="minorEastAsia" w:cs="Arial"/>
          <w:b/>
        </w:rPr>
        <w:t>capability.</w:t>
      </w:r>
      <w:r w:rsidR="001149D9">
        <w:rPr>
          <w:rFonts w:eastAsiaTheme="minorEastAsia" w:cs="Arial"/>
          <w:b/>
        </w:rPr>
        <w:t xml:space="preserve"> </w:t>
      </w:r>
      <w:r w:rsidR="003E5F7A">
        <w:rPr>
          <w:rFonts w:eastAsiaTheme="minorEastAsia" w:cs="Arial"/>
          <w:b/>
        </w:rPr>
        <w:t xml:space="preserve">RAN2 to discuss whether to </w:t>
      </w:r>
      <w:r w:rsidR="009F2621">
        <w:rPr>
          <w:rFonts w:eastAsiaTheme="minorEastAsia" w:cs="Arial"/>
          <w:b/>
        </w:rPr>
        <w:t>introduce</w:t>
      </w:r>
      <w:r w:rsidR="003E5F7A">
        <w:rPr>
          <w:rFonts w:eastAsiaTheme="minorEastAsia" w:cs="Arial"/>
          <w:b/>
        </w:rPr>
        <w:t xml:space="preserve"> the following</w:t>
      </w:r>
      <w:r w:rsidR="009F2621" w:rsidRPr="009F2621">
        <w:rPr>
          <w:rFonts w:eastAsiaTheme="minorEastAsia" w:cs="Arial"/>
          <w:b/>
        </w:rPr>
        <w:t xml:space="preserve"> </w:t>
      </w:r>
      <w:r w:rsidR="009F2621">
        <w:rPr>
          <w:rFonts w:eastAsiaTheme="minorEastAsia" w:cs="Arial"/>
          <w:b/>
        </w:rPr>
        <w:t xml:space="preserve">broadcast assistance information and </w:t>
      </w:r>
      <w:r w:rsidR="009F2621" w:rsidRPr="009F2621">
        <w:rPr>
          <w:rFonts w:eastAsiaTheme="minorEastAsia" w:cs="Arial"/>
          <w:b/>
        </w:rPr>
        <w:t>whether there is RAN1 impact</w:t>
      </w:r>
      <w:r w:rsidR="009F2621">
        <w:rPr>
          <w:rFonts w:eastAsiaTheme="minorEastAsia" w:cs="Arial"/>
          <w:b/>
        </w:rPr>
        <w:t>:</w:t>
      </w:r>
    </w:p>
    <w:p w14:paraId="7D999122" w14:textId="6018BE7D" w:rsidR="009F2621" w:rsidRPr="009F2621" w:rsidRDefault="009F2621" w:rsidP="009F2621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The number of component carrier</w:t>
      </w:r>
    </w:p>
    <w:p w14:paraId="4200593E" w14:textId="204C2FC3" w:rsidR="009F2621" w:rsidRPr="009F2621" w:rsidRDefault="009F2621" w:rsidP="009F2621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CFR configuration</w:t>
      </w:r>
    </w:p>
    <w:p w14:paraId="3280FFBA" w14:textId="77ED4A34" w:rsidR="009F2621" w:rsidRPr="009F2621" w:rsidRDefault="009F2621" w:rsidP="009F2621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MIMO layer</w:t>
      </w:r>
    </w:p>
    <w:p w14:paraId="6544A73F" w14:textId="77777777" w:rsidR="009F2621" w:rsidRPr="009F2621" w:rsidRDefault="009F2621" w:rsidP="009F2621">
      <w:pPr>
        <w:pStyle w:val="afa"/>
        <w:spacing w:after="0"/>
        <w:ind w:left="420"/>
        <w:rPr>
          <w:rFonts w:eastAsiaTheme="minorEastAsia" w:cs="Arial"/>
          <w:b/>
        </w:rPr>
      </w:pPr>
    </w:p>
    <w:p w14:paraId="36D72D10" w14:textId="297EF3CD" w:rsidR="003E5F7A" w:rsidRDefault="003E5F7A" w:rsidP="00A70E2B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</w:t>
      </w:r>
      <w:r>
        <w:rPr>
          <w:rFonts w:eastAsiaTheme="minorEastAsia" w:cs="Arial" w:hint="eastAsia"/>
          <w:b/>
        </w:rPr>
        <w:t>roposal</w:t>
      </w:r>
      <w:r>
        <w:rPr>
          <w:rFonts w:eastAsiaTheme="minorEastAsia" w:cs="Arial"/>
          <w:b/>
        </w:rPr>
        <w:t xml:space="preserve"> 3</w:t>
      </w:r>
      <w:r>
        <w:rPr>
          <w:rFonts w:eastAsiaTheme="minorEastAsia" w:cs="Arial" w:hint="eastAsia"/>
          <w:b/>
        </w:rPr>
        <w:t>:</w:t>
      </w:r>
      <w:r>
        <w:rPr>
          <w:rFonts w:eastAsiaTheme="minorEastAsia" w:cs="Arial"/>
          <w:b/>
        </w:rPr>
        <w:t xml:space="preserve"> FFS the </w:t>
      </w:r>
      <w:r w:rsidR="009F2621">
        <w:rPr>
          <w:rFonts w:eastAsiaTheme="minorEastAsia" w:cs="Arial"/>
          <w:b/>
        </w:rPr>
        <w:t xml:space="preserve">message to report the broadcast </w:t>
      </w:r>
      <w:r>
        <w:rPr>
          <w:rFonts w:eastAsiaTheme="minorEastAsia" w:cs="Arial"/>
          <w:b/>
        </w:rPr>
        <w:t>assistance information (e.g.</w:t>
      </w:r>
      <w:r w:rsidR="005C495B">
        <w:rPr>
          <w:rFonts w:eastAsiaTheme="minorEastAsia" w:cs="Arial"/>
          <w:b/>
        </w:rPr>
        <w:t>,</w:t>
      </w:r>
      <w:r>
        <w:rPr>
          <w:rFonts w:eastAsiaTheme="minorEastAsia" w:cs="Arial"/>
          <w:b/>
        </w:rPr>
        <w:t xml:space="preserve"> UE Assistance Information or</w:t>
      </w:r>
      <w:r w:rsidRPr="003E5F7A">
        <w:rPr>
          <w:rFonts w:eastAsiaTheme="minorEastAsia" w:cs="Arial"/>
          <w:b/>
        </w:rPr>
        <w:t xml:space="preserve"> </w:t>
      </w:r>
      <w:r>
        <w:rPr>
          <w:rFonts w:eastAsiaTheme="minorEastAsia" w:cs="Arial"/>
          <w:b/>
        </w:rPr>
        <w:t>MII).</w:t>
      </w:r>
    </w:p>
    <w:p w14:paraId="6E7F8E60" w14:textId="77777777" w:rsidR="00B14DC3" w:rsidRPr="0002387E" w:rsidRDefault="00B14DC3" w:rsidP="00E7683E">
      <w:pPr>
        <w:rPr>
          <w:rFonts w:cs="Arial" w:hint="eastAsia"/>
        </w:rPr>
      </w:pP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32E76B18" w14:textId="4E3E885F" w:rsidR="00122814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>, the following</w:t>
      </w:r>
      <w:r w:rsidR="00122814">
        <w:rPr>
          <w:sz w:val="22"/>
        </w:rPr>
        <w:t xml:space="preserve"> observation is made:</w:t>
      </w:r>
    </w:p>
    <w:p w14:paraId="50027F2D" w14:textId="6470B92E" w:rsidR="00122814" w:rsidRDefault="00636C1C" w:rsidP="00122814">
      <w:pPr>
        <w:rPr>
          <w:rFonts w:eastAsiaTheme="minorEastAsia" w:cs="Arial"/>
          <w:b/>
        </w:rPr>
      </w:pPr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1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The broadcast reception via non-serving cell may be difficult for UE in Rel-17 since the SIB20 from non-serving cell may not be indicated to UE.</w:t>
      </w:r>
    </w:p>
    <w:p w14:paraId="537D121F" w14:textId="02C393B2" w:rsidR="00636C1C" w:rsidRDefault="00636C1C" w:rsidP="00122814">
      <w:pPr>
        <w:rPr>
          <w:rFonts w:eastAsiaTheme="minorEastAsia" w:cs="Arial"/>
          <w:b/>
        </w:rPr>
      </w:pPr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2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If UE receives broadcast from </w:t>
      </w:r>
      <w:proofErr w:type="spellStart"/>
      <w:r>
        <w:rPr>
          <w:rFonts w:eastAsiaTheme="minorEastAsia" w:cs="Arial"/>
          <w:b/>
        </w:rPr>
        <w:t>Scell</w:t>
      </w:r>
      <w:proofErr w:type="spellEnd"/>
      <w:r>
        <w:rPr>
          <w:rFonts w:eastAsiaTheme="minorEastAsia" w:cs="Arial"/>
          <w:b/>
        </w:rPr>
        <w:t xml:space="preserve">/non-serving cell, the network may not know the </w:t>
      </w:r>
      <w:proofErr w:type="gramStart"/>
      <w:r>
        <w:rPr>
          <w:rFonts w:eastAsiaTheme="minorEastAsia" w:cs="Arial"/>
          <w:b/>
        </w:rPr>
        <w:t>configuration</w:t>
      </w:r>
      <w:proofErr w:type="gramEnd"/>
      <w:r>
        <w:rPr>
          <w:rFonts w:eastAsiaTheme="minorEastAsia" w:cs="Arial"/>
          <w:b/>
        </w:rPr>
        <w:t xml:space="preserve"> or the UE capability change due to the broadcast reception from other cell.</w:t>
      </w:r>
    </w:p>
    <w:p w14:paraId="2405C844" w14:textId="77777777" w:rsidR="00636C1C" w:rsidRPr="00122814" w:rsidRDefault="00636C1C" w:rsidP="00122814">
      <w:pPr>
        <w:rPr>
          <w:rFonts w:eastAsiaTheme="minorEastAsia" w:cs="Arial"/>
          <w:b/>
        </w:rPr>
      </w:pPr>
    </w:p>
    <w:p w14:paraId="15A5A00A" w14:textId="12C1DDBF" w:rsidR="00647172" w:rsidRPr="00647172" w:rsidRDefault="00122814" w:rsidP="001359E9">
      <w:pPr>
        <w:tabs>
          <w:tab w:val="left" w:pos="0"/>
        </w:tabs>
        <w:jc w:val="left"/>
        <w:rPr>
          <w:sz w:val="22"/>
        </w:rPr>
      </w:pPr>
      <w:r>
        <w:rPr>
          <w:sz w:val="22"/>
        </w:rPr>
        <w:t>Based on the observation, the following</w:t>
      </w:r>
      <w:r w:rsidR="00EF233A" w:rsidRPr="00A3533B">
        <w:rPr>
          <w:sz w:val="22"/>
        </w:rPr>
        <w:t xml:space="preserve"> </w:t>
      </w:r>
      <w:r w:rsidR="00647172" w:rsidRPr="00383359">
        <w:rPr>
          <w:sz w:val="22"/>
        </w:rPr>
        <w:t xml:space="preserve">proposals are made: </w:t>
      </w:r>
    </w:p>
    <w:p w14:paraId="1FD9D4E6" w14:textId="48F9B57A" w:rsidR="001359E9" w:rsidRDefault="00636C1C" w:rsidP="001359E9">
      <w:pPr>
        <w:rPr>
          <w:rFonts w:eastAsiaTheme="minorEastAsia" w:cs="Arial"/>
          <w:b/>
        </w:rPr>
      </w:pPr>
      <w:r>
        <w:rPr>
          <w:rFonts w:eastAsiaTheme="minorEastAsia" w:cs="Arial" w:hint="eastAsia"/>
          <w:b/>
        </w:rPr>
        <w:t>P</w:t>
      </w:r>
      <w:r>
        <w:rPr>
          <w:rFonts w:eastAsiaTheme="minorEastAsia" w:cs="Arial"/>
          <w:b/>
        </w:rPr>
        <w:t>roposal 1: UE can receive broadcast service from non-serving cell. If supported by the network, the SIB20 of non-serving cell can be delivered to UE by dedicate signalling.</w:t>
      </w:r>
    </w:p>
    <w:p w14:paraId="45D690CD" w14:textId="77777777" w:rsidR="00636C1C" w:rsidRDefault="00636C1C" w:rsidP="00636C1C">
      <w:pPr>
        <w:rPr>
          <w:rFonts w:eastAsiaTheme="minorEastAsia" w:cs="Arial"/>
          <w:b/>
        </w:rPr>
      </w:pPr>
      <w:r w:rsidRPr="00CD009B">
        <w:rPr>
          <w:rFonts w:eastAsiaTheme="minorEastAsia" w:cs="Arial" w:hint="eastAsia"/>
          <w:b/>
        </w:rPr>
        <w:t>P</w:t>
      </w:r>
      <w:r w:rsidRPr="00CD009B">
        <w:rPr>
          <w:rFonts w:eastAsiaTheme="minorEastAsia" w:cs="Arial"/>
          <w:b/>
        </w:rPr>
        <w:t xml:space="preserve">roposal 2: If UE receives broadcast from </w:t>
      </w:r>
      <w:proofErr w:type="spellStart"/>
      <w:r>
        <w:rPr>
          <w:rFonts w:eastAsiaTheme="minorEastAsia" w:cs="Arial"/>
          <w:b/>
        </w:rPr>
        <w:t>S</w:t>
      </w:r>
      <w:r w:rsidRPr="00CD009B">
        <w:rPr>
          <w:rFonts w:eastAsiaTheme="minorEastAsia" w:cs="Arial"/>
          <w:b/>
        </w:rPr>
        <w:t>cell</w:t>
      </w:r>
      <w:proofErr w:type="spellEnd"/>
      <w:r w:rsidRPr="00CD009B">
        <w:rPr>
          <w:rFonts w:eastAsiaTheme="minorEastAsia" w:cs="Arial"/>
          <w:b/>
        </w:rPr>
        <w:t xml:space="preserve"> or non-serving cell, UE may send assistance information to the </w:t>
      </w:r>
      <w:proofErr w:type="spellStart"/>
      <w:r w:rsidRPr="00CD009B">
        <w:rPr>
          <w:rFonts w:eastAsiaTheme="minorEastAsia" w:cs="Arial"/>
          <w:b/>
        </w:rPr>
        <w:t>gNB</w:t>
      </w:r>
      <w:proofErr w:type="spellEnd"/>
      <w:r w:rsidRPr="00CD009B">
        <w:rPr>
          <w:rFonts w:eastAsiaTheme="minorEastAsia" w:cs="Arial"/>
          <w:b/>
        </w:rPr>
        <w:t xml:space="preserve"> to report the broadcast information and </w:t>
      </w:r>
      <w:r>
        <w:rPr>
          <w:rFonts w:eastAsiaTheme="minorEastAsia" w:cs="Arial"/>
          <w:b/>
        </w:rPr>
        <w:t xml:space="preserve">corresponding </w:t>
      </w:r>
      <w:r w:rsidRPr="00CD009B">
        <w:rPr>
          <w:rFonts w:eastAsiaTheme="minorEastAsia" w:cs="Arial"/>
          <w:b/>
        </w:rPr>
        <w:t>capability.</w:t>
      </w:r>
      <w:r>
        <w:rPr>
          <w:rFonts w:eastAsiaTheme="minorEastAsia" w:cs="Arial"/>
          <w:b/>
        </w:rPr>
        <w:t xml:space="preserve"> RAN2 to discuss whether to introduce the following</w:t>
      </w:r>
      <w:r w:rsidRPr="009F2621">
        <w:rPr>
          <w:rFonts w:eastAsiaTheme="minorEastAsia" w:cs="Arial"/>
          <w:b/>
        </w:rPr>
        <w:t xml:space="preserve"> </w:t>
      </w:r>
      <w:r>
        <w:rPr>
          <w:rFonts w:eastAsiaTheme="minorEastAsia" w:cs="Arial"/>
          <w:b/>
        </w:rPr>
        <w:t xml:space="preserve">broadcast assistance information and </w:t>
      </w:r>
      <w:r w:rsidRPr="009F2621">
        <w:rPr>
          <w:rFonts w:eastAsiaTheme="minorEastAsia" w:cs="Arial"/>
          <w:b/>
        </w:rPr>
        <w:t>whether there is RAN1 impact</w:t>
      </w:r>
      <w:r>
        <w:rPr>
          <w:rFonts w:eastAsiaTheme="minorEastAsia" w:cs="Arial"/>
          <w:b/>
        </w:rPr>
        <w:t>:</w:t>
      </w:r>
    </w:p>
    <w:p w14:paraId="537DD5CC" w14:textId="77777777" w:rsidR="00636C1C" w:rsidRPr="009F2621" w:rsidRDefault="00636C1C" w:rsidP="00636C1C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The number of component carrier</w:t>
      </w:r>
    </w:p>
    <w:p w14:paraId="1D7FDE56" w14:textId="77777777" w:rsidR="00636C1C" w:rsidRPr="009F2621" w:rsidRDefault="00636C1C" w:rsidP="00636C1C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CFR configuration</w:t>
      </w:r>
    </w:p>
    <w:p w14:paraId="4D8139F2" w14:textId="77777777" w:rsidR="00636C1C" w:rsidRPr="009F2621" w:rsidRDefault="00636C1C" w:rsidP="00636C1C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MIMO layer</w:t>
      </w:r>
    </w:p>
    <w:p w14:paraId="7198D54C" w14:textId="77777777" w:rsidR="00636C1C" w:rsidRPr="009F2621" w:rsidRDefault="00636C1C" w:rsidP="00636C1C">
      <w:pPr>
        <w:pStyle w:val="afa"/>
        <w:spacing w:after="0"/>
        <w:ind w:left="420"/>
        <w:rPr>
          <w:rFonts w:eastAsiaTheme="minorEastAsia" w:cs="Arial"/>
          <w:b/>
        </w:rPr>
      </w:pPr>
    </w:p>
    <w:p w14:paraId="2EB3E14A" w14:textId="0F3BC364" w:rsidR="00636C1C" w:rsidRDefault="00636C1C" w:rsidP="00636C1C">
      <w:pPr>
        <w:rPr>
          <w:rFonts w:cs="Arial"/>
          <w:b/>
          <w:bCs/>
        </w:rPr>
      </w:pPr>
      <w:r>
        <w:rPr>
          <w:rFonts w:eastAsiaTheme="minorEastAsia" w:cs="Arial"/>
          <w:b/>
        </w:rPr>
        <w:t>P</w:t>
      </w:r>
      <w:r>
        <w:rPr>
          <w:rFonts w:eastAsiaTheme="minorEastAsia" w:cs="Arial" w:hint="eastAsia"/>
          <w:b/>
        </w:rPr>
        <w:t>roposal</w:t>
      </w:r>
      <w:r>
        <w:rPr>
          <w:rFonts w:eastAsiaTheme="minorEastAsia" w:cs="Arial"/>
          <w:b/>
        </w:rPr>
        <w:t xml:space="preserve"> 3</w:t>
      </w:r>
      <w:r>
        <w:rPr>
          <w:rFonts w:eastAsiaTheme="minorEastAsia" w:cs="Arial" w:hint="eastAsia"/>
          <w:b/>
        </w:rPr>
        <w:t>:</w:t>
      </w:r>
      <w:r>
        <w:rPr>
          <w:rFonts w:eastAsiaTheme="minorEastAsia" w:cs="Arial"/>
          <w:b/>
        </w:rPr>
        <w:t xml:space="preserve"> FFS the message to report the broadcast assistance information (e.g., UE Assistance Information or</w:t>
      </w:r>
      <w:r w:rsidRPr="003E5F7A">
        <w:rPr>
          <w:rFonts w:eastAsiaTheme="minorEastAsia" w:cs="Arial"/>
          <w:b/>
        </w:rPr>
        <w:t xml:space="preserve"> </w:t>
      </w:r>
      <w:r>
        <w:rPr>
          <w:rFonts w:eastAsiaTheme="minorEastAsia" w:cs="Arial"/>
          <w:b/>
        </w:rPr>
        <w:t>MII).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2701E894" w14:textId="1F5A7F41" w:rsidR="00C66CE3" w:rsidRPr="005933B4" w:rsidRDefault="005933B4" w:rsidP="001A0639">
      <w:pPr>
        <w:pStyle w:val="Reference"/>
        <w:rPr>
          <w:rFonts w:cs="Arial"/>
        </w:rPr>
      </w:pPr>
      <w:r w:rsidRPr="005933B4">
        <w:rPr>
          <w:rFonts w:cs="Arial"/>
        </w:rPr>
        <w:t>RP-213568</w:t>
      </w:r>
      <w:r>
        <w:rPr>
          <w:rFonts w:cs="Arial"/>
        </w:rPr>
        <w:t xml:space="preserve"> R18 MBS WID:</w:t>
      </w:r>
      <w:r w:rsidRPr="005933B4">
        <w:rPr>
          <w:rFonts w:cs="Arial"/>
        </w:rPr>
        <w:t xml:space="preserve"> Enhancements of NR Multicast and Broadcast Services</w:t>
      </w:r>
    </w:p>
    <w:sectPr w:rsidR="00C66CE3" w:rsidRPr="005933B4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661ED5" w:rsidRDefault="00661ED5">
      <w:r>
        <w:separator/>
      </w:r>
    </w:p>
  </w:endnote>
  <w:endnote w:type="continuationSeparator" w:id="0">
    <w:p w14:paraId="0E834730" w14:textId="77777777" w:rsidR="00661ED5" w:rsidRDefault="00661ED5">
      <w:r>
        <w:continuationSeparator/>
      </w:r>
    </w:p>
  </w:endnote>
  <w:endnote w:type="continuationNotice" w:id="1">
    <w:p w14:paraId="3120DA44" w14:textId="77777777" w:rsidR="00661ED5" w:rsidRDefault="00661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661ED5" w:rsidRDefault="00661ED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661ED5" w:rsidRDefault="00661ED5">
      <w:r>
        <w:separator/>
      </w:r>
    </w:p>
  </w:footnote>
  <w:footnote w:type="continuationSeparator" w:id="0">
    <w:p w14:paraId="2A5F67E9" w14:textId="77777777" w:rsidR="00661ED5" w:rsidRDefault="00661ED5">
      <w:r>
        <w:continuationSeparator/>
      </w:r>
    </w:p>
  </w:footnote>
  <w:footnote w:type="continuationNotice" w:id="1">
    <w:p w14:paraId="1C59DE31" w14:textId="77777777" w:rsidR="00661ED5" w:rsidRDefault="00661E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14E6D"/>
    <w:multiLevelType w:val="hybridMultilevel"/>
    <w:tmpl w:val="125833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7E6C23"/>
    <w:multiLevelType w:val="hybridMultilevel"/>
    <w:tmpl w:val="8ECA49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4614DAE"/>
    <w:multiLevelType w:val="hybridMultilevel"/>
    <w:tmpl w:val="953CB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2A513E"/>
    <w:multiLevelType w:val="hybridMultilevel"/>
    <w:tmpl w:val="BCBC0CC4"/>
    <w:lvl w:ilvl="0" w:tplc="38522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D959AB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47D7FD7"/>
    <w:multiLevelType w:val="hybridMultilevel"/>
    <w:tmpl w:val="672A46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B31C7B"/>
    <w:multiLevelType w:val="hybridMultilevel"/>
    <w:tmpl w:val="EA8A503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025D1C"/>
    <w:multiLevelType w:val="multilevel"/>
    <w:tmpl w:val="A17A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8E3890"/>
    <w:multiLevelType w:val="hybridMultilevel"/>
    <w:tmpl w:val="7B2CD5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F3CBB"/>
    <w:multiLevelType w:val="hybridMultilevel"/>
    <w:tmpl w:val="3D44C93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E32C1A"/>
    <w:multiLevelType w:val="hybridMultilevel"/>
    <w:tmpl w:val="44143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AC21B0"/>
    <w:multiLevelType w:val="hybridMultilevel"/>
    <w:tmpl w:val="108C2C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AC2E3C"/>
    <w:multiLevelType w:val="hybridMultilevel"/>
    <w:tmpl w:val="E12CDB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E2765E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32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D579D"/>
    <w:multiLevelType w:val="hybridMultilevel"/>
    <w:tmpl w:val="E5AA6E00"/>
    <w:lvl w:ilvl="0" w:tplc="805E369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4A94DF8"/>
    <w:multiLevelType w:val="hybridMultilevel"/>
    <w:tmpl w:val="F658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588423B"/>
    <w:multiLevelType w:val="hybridMultilevel"/>
    <w:tmpl w:val="BAEED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F1945"/>
    <w:multiLevelType w:val="multilevel"/>
    <w:tmpl w:val="3622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3"/>
  </w:num>
  <w:num w:numId="5">
    <w:abstractNumId w:val="9"/>
  </w:num>
  <w:num w:numId="6">
    <w:abstractNumId w:val="14"/>
  </w:num>
  <w:num w:numId="7">
    <w:abstractNumId w:val="24"/>
  </w:num>
  <w:num w:numId="8">
    <w:abstractNumId w:val="10"/>
  </w:num>
  <w:num w:numId="9">
    <w:abstractNumId w:val="16"/>
  </w:num>
  <w:num w:numId="10">
    <w:abstractNumId w:val="38"/>
  </w:num>
  <w:num w:numId="11">
    <w:abstractNumId w:val="19"/>
  </w:num>
  <w:num w:numId="12">
    <w:abstractNumId w:val="31"/>
  </w:num>
  <w:num w:numId="13">
    <w:abstractNumId w:val="18"/>
  </w:num>
  <w:num w:numId="14">
    <w:abstractNumId w:val="17"/>
  </w:num>
  <w:num w:numId="15">
    <w:abstractNumId w:val="6"/>
  </w:num>
  <w:num w:numId="16">
    <w:abstractNumId w:val="12"/>
  </w:num>
  <w:num w:numId="17">
    <w:abstractNumId w:val="16"/>
  </w:num>
  <w:num w:numId="18">
    <w:abstractNumId w:val="16"/>
  </w:num>
  <w:num w:numId="19">
    <w:abstractNumId w:val="16"/>
  </w:num>
  <w:num w:numId="20">
    <w:abstractNumId w:val="34"/>
  </w:num>
  <w:num w:numId="21">
    <w:abstractNumId w:val="31"/>
  </w:num>
  <w:num w:numId="22">
    <w:abstractNumId w:val="2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1"/>
  </w:num>
  <w:num w:numId="26">
    <w:abstractNumId w:val="32"/>
  </w:num>
  <w:num w:numId="27">
    <w:abstractNumId w:val="8"/>
  </w:num>
  <w:num w:numId="28">
    <w:abstractNumId w:val="36"/>
  </w:num>
  <w:num w:numId="29">
    <w:abstractNumId w:val="33"/>
  </w:num>
  <w:num w:numId="30">
    <w:abstractNumId w:val="35"/>
  </w:num>
  <w:num w:numId="31">
    <w:abstractNumId w:val="39"/>
  </w:num>
  <w:num w:numId="32">
    <w:abstractNumId w:val="22"/>
  </w:num>
  <w:num w:numId="33">
    <w:abstractNumId w:val="5"/>
  </w:num>
  <w:num w:numId="34">
    <w:abstractNumId w:val="30"/>
  </w:num>
  <w:num w:numId="35">
    <w:abstractNumId w:val="4"/>
  </w:num>
  <w:num w:numId="36">
    <w:abstractNumId w:val="21"/>
  </w:num>
  <w:num w:numId="37">
    <w:abstractNumId w:val="27"/>
  </w:num>
  <w:num w:numId="38">
    <w:abstractNumId w:val="37"/>
  </w:num>
  <w:num w:numId="39">
    <w:abstractNumId w:val="23"/>
  </w:num>
  <w:num w:numId="40">
    <w:abstractNumId w:val="28"/>
  </w:num>
  <w:num w:numId="41">
    <w:abstractNumId w:val="26"/>
  </w:num>
  <w:num w:numId="42">
    <w:abstractNumId w:val="29"/>
  </w:num>
  <w:num w:numId="43">
    <w:abstractNumId w:val="2"/>
  </w:num>
  <w:num w:numId="44">
    <w:abstractNumId w:val="20"/>
  </w:num>
  <w:num w:numId="45">
    <w:abstractNumId w:val="3"/>
  </w:num>
  <w:num w:numId="4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171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AA9"/>
    <w:rsid w:val="00021C6E"/>
    <w:rsid w:val="00021EFD"/>
    <w:rsid w:val="00022E89"/>
    <w:rsid w:val="00023122"/>
    <w:rsid w:val="0002387E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56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A1A"/>
    <w:rsid w:val="000D6D14"/>
    <w:rsid w:val="000D760E"/>
    <w:rsid w:val="000D77F7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7484"/>
    <w:rsid w:val="000E766E"/>
    <w:rsid w:val="000E7B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0D79"/>
    <w:rsid w:val="00101826"/>
    <w:rsid w:val="00101FCF"/>
    <w:rsid w:val="00103C1D"/>
    <w:rsid w:val="001042C1"/>
    <w:rsid w:val="001043F0"/>
    <w:rsid w:val="00104854"/>
    <w:rsid w:val="0010570D"/>
    <w:rsid w:val="00105C9E"/>
    <w:rsid w:val="00106289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9D9"/>
    <w:rsid w:val="00114B4F"/>
    <w:rsid w:val="00114C35"/>
    <w:rsid w:val="00114E3A"/>
    <w:rsid w:val="00114F97"/>
    <w:rsid w:val="00115096"/>
    <w:rsid w:val="00115140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9E9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F73"/>
    <w:rsid w:val="0014565C"/>
    <w:rsid w:val="00145842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BC4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11C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698F"/>
    <w:rsid w:val="001971E5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4C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0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BEE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158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5FC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83D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C84"/>
    <w:rsid w:val="002B4F25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4A48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6C5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3F"/>
    <w:rsid w:val="0031194A"/>
    <w:rsid w:val="00311E82"/>
    <w:rsid w:val="00312102"/>
    <w:rsid w:val="00312B00"/>
    <w:rsid w:val="00312C08"/>
    <w:rsid w:val="003132C4"/>
    <w:rsid w:val="00313C85"/>
    <w:rsid w:val="00313FD6"/>
    <w:rsid w:val="0031429E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CC"/>
    <w:rsid w:val="0033242C"/>
    <w:rsid w:val="003326F8"/>
    <w:rsid w:val="003330C7"/>
    <w:rsid w:val="00333BCF"/>
    <w:rsid w:val="00333DCB"/>
    <w:rsid w:val="00333F1F"/>
    <w:rsid w:val="00334303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21E"/>
    <w:rsid w:val="0039583C"/>
    <w:rsid w:val="00395A3E"/>
    <w:rsid w:val="00395BBA"/>
    <w:rsid w:val="00396A0E"/>
    <w:rsid w:val="00397435"/>
    <w:rsid w:val="003A0284"/>
    <w:rsid w:val="003A0F7F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7F4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02F"/>
    <w:rsid w:val="003E4404"/>
    <w:rsid w:val="003E4513"/>
    <w:rsid w:val="003E50DB"/>
    <w:rsid w:val="003E55B4"/>
    <w:rsid w:val="003E55E4"/>
    <w:rsid w:val="003E58DC"/>
    <w:rsid w:val="003E5C6A"/>
    <w:rsid w:val="003E5F7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24B"/>
    <w:rsid w:val="00415724"/>
    <w:rsid w:val="0041659B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3EA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A97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2E34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5CE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6FA6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6F13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2505"/>
    <w:rsid w:val="005735B7"/>
    <w:rsid w:val="005746E2"/>
    <w:rsid w:val="00574817"/>
    <w:rsid w:val="0057494E"/>
    <w:rsid w:val="00574CEF"/>
    <w:rsid w:val="00575085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FA4"/>
    <w:rsid w:val="005873FC"/>
    <w:rsid w:val="0058798C"/>
    <w:rsid w:val="00587B1A"/>
    <w:rsid w:val="00587B50"/>
    <w:rsid w:val="005900E6"/>
    <w:rsid w:val="005900E7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3B4"/>
    <w:rsid w:val="005935A4"/>
    <w:rsid w:val="00593768"/>
    <w:rsid w:val="00593A65"/>
    <w:rsid w:val="00593B0D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495B"/>
    <w:rsid w:val="005C54AE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CA8"/>
    <w:rsid w:val="005E5F4F"/>
    <w:rsid w:val="005E609C"/>
    <w:rsid w:val="005E60CE"/>
    <w:rsid w:val="005E6E55"/>
    <w:rsid w:val="005E6EFB"/>
    <w:rsid w:val="005E73E6"/>
    <w:rsid w:val="005E7910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F7"/>
    <w:rsid w:val="006348C3"/>
    <w:rsid w:val="00635C2D"/>
    <w:rsid w:val="00635ECA"/>
    <w:rsid w:val="00636096"/>
    <w:rsid w:val="00636398"/>
    <w:rsid w:val="0063643F"/>
    <w:rsid w:val="0063687F"/>
    <w:rsid w:val="006368D3"/>
    <w:rsid w:val="00636C1C"/>
    <w:rsid w:val="00636FA8"/>
    <w:rsid w:val="00637140"/>
    <w:rsid w:val="006377EC"/>
    <w:rsid w:val="00637BF4"/>
    <w:rsid w:val="00637FD6"/>
    <w:rsid w:val="00640B48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40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D3B"/>
    <w:rsid w:val="006F0587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316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36A5"/>
    <w:rsid w:val="0073421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46F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A11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8DF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2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268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3D3"/>
    <w:rsid w:val="0093068D"/>
    <w:rsid w:val="009314D8"/>
    <w:rsid w:val="00931BD9"/>
    <w:rsid w:val="00932084"/>
    <w:rsid w:val="009334DC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0F3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256"/>
    <w:rsid w:val="00976949"/>
    <w:rsid w:val="00976A44"/>
    <w:rsid w:val="009773DA"/>
    <w:rsid w:val="00977A7A"/>
    <w:rsid w:val="0098027B"/>
    <w:rsid w:val="00980477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A8E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62C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388"/>
    <w:rsid w:val="009E14E0"/>
    <w:rsid w:val="009E1674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21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17A6"/>
    <w:rsid w:val="00A11EDC"/>
    <w:rsid w:val="00A11F73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1F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292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490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E2B"/>
    <w:rsid w:val="00A7142F"/>
    <w:rsid w:val="00A7192A"/>
    <w:rsid w:val="00A71B99"/>
    <w:rsid w:val="00A7235F"/>
    <w:rsid w:val="00A72ABE"/>
    <w:rsid w:val="00A72DE0"/>
    <w:rsid w:val="00A7398B"/>
    <w:rsid w:val="00A739D0"/>
    <w:rsid w:val="00A74B4E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2720"/>
    <w:rsid w:val="00A8386C"/>
    <w:rsid w:val="00A84493"/>
    <w:rsid w:val="00A84BFB"/>
    <w:rsid w:val="00A84EFF"/>
    <w:rsid w:val="00A8518B"/>
    <w:rsid w:val="00A855A3"/>
    <w:rsid w:val="00A85AB2"/>
    <w:rsid w:val="00A86384"/>
    <w:rsid w:val="00A86BB9"/>
    <w:rsid w:val="00A86D2A"/>
    <w:rsid w:val="00A87E51"/>
    <w:rsid w:val="00A90465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72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73E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42F"/>
    <w:rsid w:val="00AE27AC"/>
    <w:rsid w:val="00AE280F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E7B1B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07C7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D18"/>
    <w:rsid w:val="00B95949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558F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C6C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CE3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2B38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6236"/>
    <w:rsid w:val="00CA6D19"/>
    <w:rsid w:val="00CA6FA5"/>
    <w:rsid w:val="00CA720F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7D"/>
    <w:rsid w:val="00CB5A1B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09B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9EB"/>
    <w:rsid w:val="00CF5A2E"/>
    <w:rsid w:val="00CF6151"/>
    <w:rsid w:val="00CF625B"/>
    <w:rsid w:val="00CF687E"/>
    <w:rsid w:val="00CF792B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00B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5FB4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45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7AA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39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90B"/>
    <w:rsid w:val="00DB2E9E"/>
    <w:rsid w:val="00DB377D"/>
    <w:rsid w:val="00DB3860"/>
    <w:rsid w:val="00DB4A5F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D793F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5D74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B8E"/>
    <w:rsid w:val="00E75C1B"/>
    <w:rsid w:val="00E75D03"/>
    <w:rsid w:val="00E75D38"/>
    <w:rsid w:val="00E763F9"/>
    <w:rsid w:val="00E7683E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42E"/>
    <w:rsid w:val="00E8267C"/>
    <w:rsid w:val="00E82D39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529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7E9"/>
    <w:rsid w:val="00F248F5"/>
    <w:rsid w:val="00F258A9"/>
    <w:rsid w:val="00F25DA4"/>
    <w:rsid w:val="00F25F40"/>
    <w:rsid w:val="00F26037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CB2"/>
    <w:rsid w:val="00F35FDD"/>
    <w:rsid w:val="00F36056"/>
    <w:rsid w:val="00F366E9"/>
    <w:rsid w:val="00F36E94"/>
    <w:rsid w:val="00F36FCE"/>
    <w:rsid w:val="00F373A0"/>
    <w:rsid w:val="00F37B56"/>
    <w:rsid w:val="00F4005D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A97"/>
    <w:rsid w:val="00F90F01"/>
    <w:rsid w:val="00F90F8D"/>
    <w:rsid w:val="00F91217"/>
    <w:rsid w:val="00F9145C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542"/>
    <w:rsid w:val="00FC37E1"/>
    <w:rsid w:val="00FC3FB5"/>
    <w:rsid w:val="00FC43D8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7E7"/>
    <w:rsid w:val="00FE484D"/>
    <w:rsid w:val="00FE4BF2"/>
    <w:rsid w:val="00FE4C7B"/>
    <w:rsid w:val="00FE55F7"/>
    <w:rsid w:val="00FE5E3C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6D27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5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264</TotalTime>
  <Pages>3</Pages>
  <Words>1310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Xiaonan Zhang (张晓楠)</cp:lastModifiedBy>
  <cp:revision>12</cp:revision>
  <cp:lastPrinted>2016-11-04T09:26:00Z</cp:lastPrinted>
  <dcterms:created xsi:type="dcterms:W3CDTF">2022-07-19T08:22:00Z</dcterms:created>
  <dcterms:modified xsi:type="dcterms:W3CDTF">2022-08-10T02:44:00Z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